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62D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20662D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0662D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62D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62D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Kingsbridge by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0662D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p.95)</w:t>
      </w:r>
    </w:p>
    <w:p w:rsidR="0020662D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62D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662D" w:rsidRPr="00BF33A4" w:rsidRDefault="0020662D" w:rsidP="00206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20662D" w:rsidRDefault="002066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066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62D" w:rsidRDefault="0020662D" w:rsidP="00E71FC3">
      <w:pPr>
        <w:spacing w:after="0" w:line="240" w:lineRule="auto"/>
      </w:pPr>
      <w:r>
        <w:separator/>
      </w:r>
    </w:p>
  </w:endnote>
  <w:endnote w:type="continuationSeparator" w:id="0">
    <w:p w:rsidR="0020662D" w:rsidRDefault="002066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62D" w:rsidRDefault="0020662D" w:rsidP="00E71FC3">
      <w:pPr>
        <w:spacing w:after="0" w:line="240" w:lineRule="auto"/>
      </w:pPr>
      <w:r>
        <w:separator/>
      </w:r>
    </w:p>
  </w:footnote>
  <w:footnote w:type="continuationSeparator" w:id="0">
    <w:p w:rsidR="0020662D" w:rsidRDefault="002066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62D"/>
    <w:rsid w:val="0020662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73352"/>
  <w15:chartTrackingRefBased/>
  <w15:docId w15:val="{EB0EE092-08A5-4BAC-B318-B67B3C9E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2016-03-09T22:05:00Z</dcterms:created>
  <dcterms:modified xsi:type="dcterms:W3CDTF">2016-03-09T22:05:00Z</dcterms:modified>
</cp:coreProperties>
</file>